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D02B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D02B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D02B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D02B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85371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07143/043-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D02B76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D02B76" w:rsidRPr="00D02B76">
          <w:rPr>
            <w:bCs/>
          </w:rPr>
          <w:t>17</w:t>
        </w:r>
        <w:r w:rsidR="00D02B76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85371B" w:rsidRPr="0085371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85371B" w:rsidRPr="0085371B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85371B" w:rsidRPr="0085371B">
          <w:rPr>
            <w:rStyle w:val="aa"/>
          </w:rPr>
          <w:t xml:space="preserve"> Кабинет врача-невролога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85371B" w:rsidRPr="0085371B">
          <w:rPr>
            <w:u w:val="single"/>
          </w:rPr>
          <w:t xml:space="preserve"> 07143/043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85371B" w:rsidRPr="0085371B">
          <w:rPr>
            <w:rStyle w:val="aa"/>
          </w:rPr>
          <w:t xml:space="preserve"> Врач-невролог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85371B" w:rsidRPr="0085371B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85371B" w:rsidRPr="0085371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6C1BF4" w:rsidP="00AD14A4">
      <w:fldSimple w:instr=" DOCVARIABLE izm_nd_new \* MERGEFORMAT ">
        <w:r w:rsidR="00D02B76" w:rsidRPr="00D02B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D02B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02B76" w:rsidRPr="00D02B76" w:rsidRDefault="00D02B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D02B76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D02B76" w:rsidRPr="00F27D93" w:rsidRDefault="00D02B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D02B76" w:rsidRPr="00F27D93" w:rsidRDefault="00D02B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D02B76" w:rsidRPr="00F27D93" w:rsidRDefault="00D02B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D02B76" w:rsidRPr="00F27D93" w:rsidRDefault="00D02B76" w:rsidP="00745D40">
            <w:pPr>
              <w:pStyle w:val="a8"/>
            </w:pPr>
            <w:r>
              <w:t>100</w:t>
            </w:r>
          </w:p>
        </w:tc>
      </w:tr>
      <w:tr w:rsidR="00D02B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02B76" w:rsidRPr="00D02B76" w:rsidRDefault="00D02B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D02B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D02B76" w:rsidRPr="00F27D93" w:rsidRDefault="00D02B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02B76" w:rsidRPr="00F27D93" w:rsidRDefault="00D02B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02B76" w:rsidRPr="00F27D93" w:rsidRDefault="00D02B76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D02B76" w:rsidRDefault="00D02B76" w:rsidP="00745D40">
            <w:pPr>
              <w:pStyle w:val="a8"/>
            </w:pPr>
          </w:p>
        </w:tc>
      </w:tr>
      <w:tr w:rsidR="00D02B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02B76" w:rsidRPr="00D02B76" w:rsidRDefault="00D02B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D02B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D02B76" w:rsidRDefault="00D02B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02B76" w:rsidRDefault="00D02B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02B76" w:rsidRDefault="00D02B76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D02B76" w:rsidRDefault="00D02B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D02B76" w:rsidRPr="00D02B76">
          <w:rPr>
            <w:bCs/>
          </w:rPr>
          <w:t>-</w:t>
        </w:r>
        <w:r w:rsidR="00D02B76" w:rsidRPr="00D02B76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D02B76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02B76" w:rsidTr="00D02B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02B76" w:rsidRDefault="00D02B76" w:rsidP="00AA46ED">
            <w:pPr>
              <w:pStyle w:val="a8"/>
            </w:pPr>
            <w:r w:rsidRPr="00D02B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02B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02B76" w:rsidRDefault="00D02B76" w:rsidP="00AA46ED">
            <w:pPr>
              <w:pStyle w:val="a8"/>
            </w:pPr>
            <w:r w:rsidRPr="00D02B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02B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02B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02B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02B76" w:rsidRDefault="00D02B76" w:rsidP="00AA46ED">
            <w:pPr>
              <w:pStyle w:val="a8"/>
            </w:pPr>
            <w:r w:rsidRPr="00D02B76">
              <w:t>Митяева Ольга Александровна</w:t>
            </w:r>
          </w:p>
        </w:tc>
      </w:tr>
      <w:tr w:rsidR="00AA46ED" w:rsidRPr="00D02B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02B76" w:rsidRDefault="00D02B76" w:rsidP="00AA46ED">
            <w:pPr>
              <w:pStyle w:val="a8"/>
              <w:rPr>
                <w:b/>
                <w:vertAlign w:val="superscript"/>
              </w:rPr>
            </w:pPr>
            <w:r w:rsidRPr="00D02B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02B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02B76" w:rsidRDefault="00D02B76" w:rsidP="00AA46ED">
            <w:pPr>
              <w:pStyle w:val="a8"/>
              <w:rPr>
                <w:b/>
                <w:vertAlign w:val="superscript"/>
              </w:rPr>
            </w:pPr>
            <w:r w:rsidRPr="00D02B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02B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02B76" w:rsidRDefault="00D02B76" w:rsidP="00AA46ED">
            <w:pPr>
              <w:pStyle w:val="a8"/>
              <w:rPr>
                <w:b/>
                <w:vertAlign w:val="superscript"/>
              </w:rPr>
            </w:pPr>
            <w:r w:rsidRPr="00D02B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02B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02B76" w:rsidRDefault="00D02B76" w:rsidP="00AA46ED">
            <w:pPr>
              <w:pStyle w:val="a8"/>
              <w:rPr>
                <w:b/>
                <w:vertAlign w:val="superscript"/>
              </w:rPr>
            </w:pPr>
            <w:r w:rsidRPr="00D02B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B76" w:rsidRDefault="00D02B76" w:rsidP="0076042D">
      <w:pPr>
        <w:pStyle w:val="a9"/>
      </w:pPr>
      <w:r>
        <w:separator/>
      </w:r>
    </w:p>
  </w:endnote>
  <w:endnote w:type="continuationSeparator" w:id="0">
    <w:p w:rsidR="00D02B76" w:rsidRDefault="00D02B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5371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07143/043-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6C1BF4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6C1BF4" w:rsidRPr="00751B84">
            <w:rPr>
              <w:rStyle w:val="ad"/>
              <w:sz w:val="20"/>
              <w:szCs w:val="20"/>
            </w:rPr>
            <w:fldChar w:fldCharType="separate"/>
          </w:r>
          <w:r w:rsidR="0085371B">
            <w:rPr>
              <w:rStyle w:val="ad"/>
              <w:noProof/>
              <w:sz w:val="20"/>
              <w:szCs w:val="20"/>
            </w:rPr>
            <w:t>1</w:t>
          </w:r>
          <w:r w:rsidR="006C1BF4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5371B" w:rsidRPr="0085371B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B76" w:rsidRDefault="00D02B76" w:rsidP="0076042D">
      <w:pPr>
        <w:pStyle w:val="a9"/>
      </w:pPr>
      <w:r>
        <w:separator/>
      </w:r>
    </w:p>
  </w:footnote>
  <w:footnote w:type="continuationSeparator" w:id="0">
    <w:p w:rsidR="00D02B76" w:rsidRDefault="00D02B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абинет врача-невролога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avig" w:val="SanPin\biofactor.htm"/>
    <w:docVar w:name="num_doc" w:val="07143/043- Б "/>
    <w:docVar w:name="oborud" w:val=" ПЭВМ, молоточек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7B222A7AEF44EB1BD5C247656182366"/>
    <w:docVar w:name="rm_id" w:val="222"/>
    <w:docVar w:name="rm_name" w:val=" Врач-невролог "/>
    <w:docVar w:name="rm_number" w:val=" 07143/043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ет "/>
    <w:docVar w:name="version" w:val="51"/>
    <w:docVar w:name="zona_name" w:val="Кабинет"/>
    <w:docVar w:name="zona_time" w:val="100"/>
  </w:docVars>
  <w:rsids>
    <w:rsidRoot w:val="00E33293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1BF4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371B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02B76"/>
    <w:rsid w:val="00D76DF8"/>
    <w:rsid w:val="00DB5302"/>
    <w:rsid w:val="00DD6B1F"/>
    <w:rsid w:val="00E124F4"/>
    <w:rsid w:val="00E33293"/>
    <w:rsid w:val="00E36337"/>
    <w:rsid w:val="00E45653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2016-10-17T13:08:00Z</dcterms:created>
  <dcterms:modified xsi:type="dcterms:W3CDTF">2016-10-18T09:23:00Z</dcterms:modified>
</cp:coreProperties>
</file>